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3FBE" w:rsidRDefault="000C3FBE" w:rsidP="000C3F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MARTYN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0C3FBE" w:rsidRDefault="000C3FBE" w:rsidP="000C3F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3FBE" w:rsidRDefault="000C3FBE" w:rsidP="000C3F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3FBE" w:rsidRDefault="000C3FBE" w:rsidP="000C3F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He made a plaint of debt against Richard Hill of Wykes, Essex(q.v.).</w:t>
      </w:r>
    </w:p>
    <w:p w:rsidR="000C3FBE" w:rsidRDefault="000C3FBE" w:rsidP="000C3F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0C3FBE" w:rsidRDefault="000C3FBE" w:rsidP="000C3F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C3FBE" w:rsidRDefault="000C3FBE" w:rsidP="000C3FB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0C3FBE" w:rsidP="000C3FB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FBE" w:rsidRDefault="000C3FBE" w:rsidP="00564E3C">
      <w:pPr>
        <w:spacing w:after="0" w:line="240" w:lineRule="auto"/>
      </w:pPr>
      <w:r>
        <w:separator/>
      </w:r>
    </w:p>
  </w:endnote>
  <w:endnote w:type="continuationSeparator" w:id="0">
    <w:p w:rsidR="000C3FBE" w:rsidRDefault="000C3FBE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C3FBE">
      <w:rPr>
        <w:rFonts w:ascii="Times New Roman" w:hAnsi="Times New Roman" w:cs="Times New Roman"/>
        <w:noProof/>
        <w:sz w:val="24"/>
        <w:szCs w:val="24"/>
      </w:rPr>
      <w:t>15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FBE" w:rsidRDefault="000C3FBE" w:rsidP="00564E3C">
      <w:pPr>
        <w:spacing w:after="0" w:line="240" w:lineRule="auto"/>
      </w:pPr>
      <w:r>
        <w:separator/>
      </w:r>
    </w:p>
  </w:footnote>
  <w:footnote w:type="continuationSeparator" w:id="0">
    <w:p w:rsidR="000C3FBE" w:rsidRDefault="000C3FBE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3FBE"/>
    <w:rsid w:val="000C3FBE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1064BA7-4051-49FB-8053-DA510798C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C3F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2015-12-15T19:42:00Z</dcterms:created>
  <dcterms:modified xsi:type="dcterms:W3CDTF">2015-12-15T19:42:00Z</dcterms:modified>
</cp:coreProperties>
</file>